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D398" w14:textId="00A2F694" w:rsidR="009A10F1" w:rsidRDefault="009A10F1" w:rsidP="009A1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b/>
          <w:color w:val="000000"/>
          <w:sz w:val="24"/>
          <w:lang w:val="sl-SI" w:eastAsia="sl-SI"/>
        </w:rPr>
      </w:pPr>
    </w:p>
    <w:p w14:paraId="06DA3534" w14:textId="77777777" w:rsidR="009A10F1" w:rsidRPr="009A10F1" w:rsidRDefault="009A10F1" w:rsidP="009A1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b/>
          <w:color w:val="000000"/>
          <w:sz w:val="24"/>
          <w:lang w:val="sl-SI" w:eastAsia="sl-SI"/>
        </w:rPr>
      </w:pPr>
    </w:p>
    <w:p w14:paraId="7B6EC81F" w14:textId="2F141BDC" w:rsidR="009A10F1" w:rsidRPr="009A10F1" w:rsidRDefault="009A10F1" w:rsidP="009A1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b/>
          <w:color w:val="000000"/>
          <w:sz w:val="24"/>
          <w:lang w:val="sl-SI" w:eastAsia="sl-SI"/>
        </w:rPr>
      </w:pPr>
      <w:r w:rsidRPr="009A10F1">
        <w:rPr>
          <w:rFonts w:cs="Arial"/>
          <w:b/>
          <w:color w:val="000000"/>
          <w:sz w:val="24"/>
          <w:lang w:val="sl-SI" w:eastAsia="sl-SI"/>
        </w:rPr>
        <w:t>POOBLASTILO ZA PRIDOBITEV POTRDILA IZ KAZENSKE EVIDENCE</w:t>
      </w:r>
      <w:r w:rsidR="001630B0">
        <w:rPr>
          <w:rFonts w:cs="Arial"/>
          <w:b/>
          <w:color w:val="000000"/>
          <w:sz w:val="24"/>
          <w:lang w:val="sl-SI" w:eastAsia="sl-SI"/>
        </w:rPr>
        <w:br/>
      </w:r>
      <w:r w:rsidRPr="009A10F1">
        <w:rPr>
          <w:rFonts w:cs="Arial"/>
          <w:b/>
          <w:color w:val="000000"/>
          <w:sz w:val="24"/>
          <w:lang w:val="sl-SI" w:eastAsia="sl-SI"/>
        </w:rPr>
        <w:t>ZA GOSPODARSKE SUBJEKTE</w:t>
      </w:r>
    </w:p>
    <w:p w14:paraId="64003855" w14:textId="77777777" w:rsidR="009A10F1" w:rsidRPr="009A10F1" w:rsidRDefault="009A10F1" w:rsidP="009A1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77E0472" w14:textId="77777777" w:rsidR="009A10F1" w:rsidRPr="009A10F1" w:rsidRDefault="009A10F1" w:rsidP="009A10F1">
      <w:pPr>
        <w:widowControl w:val="0"/>
        <w:suppressAutoHyphens/>
        <w:spacing w:line="240" w:lineRule="atLeast"/>
        <w:jc w:val="both"/>
        <w:rPr>
          <w:rFonts w:cs="Arial"/>
          <w:b/>
          <w:szCs w:val="20"/>
          <w:lang w:val="sl-SI" w:eastAsia="zh-CN"/>
        </w:rPr>
      </w:pPr>
    </w:p>
    <w:p w14:paraId="387D7503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b/>
          <w:szCs w:val="20"/>
          <w:lang w:val="sl-SI" w:eastAsia="zh-CN"/>
        </w:rPr>
      </w:pPr>
    </w:p>
    <w:p w14:paraId="3FFEC7A3" w14:textId="665D7A60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szCs w:val="20"/>
          <w:lang w:val="sl-SI" w:eastAsia="zh-CN"/>
        </w:rPr>
      </w:pPr>
      <w:r w:rsidRPr="009A10F1">
        <w:rPr>
          <w:rFonts w:cs="Arial"/>
          <w:b/>
          <w:szCs w:val="20"/>
          <w:lang w:val="sl-SI" w:eastAsia="zh-C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A10F1">
        <w:rPr>
          <w:rFonts w:cs="Arial"/>
          <w:b/>
          <w:szCs w:val="20"/>
          <w:lang w:val="sl-SI" w:eastAsia="zh-CN"/>
        </w:rPr>
        <w:instrText xml:space="preserve"> FORMTEXT </w:instrText>
      </w:r>
      <w:r w:rsidRPr="009A10F1">
        <w:rPr>
          <w:rFonts w:cs="Arial"/>
          <w:b/>
          <w:szCs w:val="20"/>
          <w:lang w:val="sl-SI" w:eastAsia="zh-CN"/>
        </w:rPr>
      </w:r>
      <w:r w:rsidRPr="009A10F1">
        <w:rPr>
          <w:rFonts w:cs="Arial"/>
          <w:b/>
          <w:szCs w:val="20"/>
          <w:lang w:val="sl-SI" w:eastAsia="zh-CN"/>
        </w:rPr>
        <w:fldChar w:fldCharType="separate"/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b/>
          <w:noProof/>
          <w:szCs w:val="20"/>
          <w:lang w:val="sl-SI" w:eastAsia="zh-CN"/>
        </w:rPr>
        <w:t> </w:t>
      </w:r>
      <w:r w:rsidRPr="009A10F1">
        <w:rPr>
          <w:rFonts w:cs="Arial"/>
          <w:szCs w:val="20"/>
          <w:lang w:val="sl-SI" w:eastAsia="zh-CN"/>
        </w:rPr>
        <w:fldChar w:fldCharType="end"/>
      </w:r>
      <w:bookmarkEnd w:id="0"/>
      <w:r w:rsidRPr="009A10F1">
        <w:rPr>
          <w:rFonts w:cs="Arial"/>
          <w:szCs w:val="20"/>
          <w:lang w:val="sl-SI" w:eastAsia="zh-CN"/>
        </w:rPr>
        <w:t xml:space="preserve"> </w:t>
      </w:r>
      <w:r w:rsidRPr="009A10F1">
        <w:rPr>
          <w:rFonts w:eastAsia="Calibri" w:cs="Arial"/>
          <w:i/>
          <w:szCs w:val="20"/>
          <w:lang w:val="sl-SI"/>
        </w:rPr>
        <w:t>/vpišite naziv pooblastitelja/</w:t>
      </w:r>
      <w:r w:rsidRPr="009A10F1">
        <w:rPr>
          <w:rFonts w:cs="Arial"/>
          <w:szCs w:val="20"/>
          <w:lang w:val="sl-SI" w:eastAsia="zh-CN"/>
        </w:rPr>
        <w:t xml:space="preserve"> pooblaščam </w:t>
      </w:r>
      <w:r>
        <w:rPr>
          <w:rFonts w:cs="Arial"/>
          <w:szCs w:val="20"/>
          <w:lang w:val="sl-SI" w:eastAsia="zh-CN"/>
        </w:rPr>
        <w:t>Službo Vlade Republike Slovenije za zakonodajo</w:t>
      </w:r>
      <w:r w:rsidRPr="009A10F1">
        <w:rPr>
          <w:rFonts w:cs="Arial"/>
          <w:szCs w:val="20"/>
          <w:lang w:val="sl-SI" w:eastAsia="zh-CN"/>
        </w:rPr>
        <w:t xml:space="preserve">, </w:t>
      </w:r>
      <w:r>
        <w:rPr>
          <w:rFonts w:cs="Arial"/>
          <w:szCs w:val="20"/>
          <w:lang w:val="sl-SI" w:eastAsia="zh-CN"/>
        </w:rPr>
        <w:t>Mestni trg 4</w:t>
      </w:r>
      <w:r w:rsidRPr="009A10F1">
        <w:rPr>
          <w:rFonts w:cs="Arial"/>
          <w:szCs w:val="20"/>
          <w:lang w:val="sl-SI" w:eastAsia="zh-CN"/>
        </w:rPr>
        <w:t xml:space="preserve">, 1000 Ljubljana, da za potrebe preverjanja izpolnjevanja pogojev v postopku oddaje javnega naročila z oznako </w:t>
      </w:r>
      <w:r w:rsidR="00592FD6" w:rsidRPr="00592FD6">
        <w:rPr>
          <w:rFonts w:cs="Arial"/>
          <w:szCs w:val="20"/>
          <w:lang w:val="sl-SI" w:eastAsia="zh-CN"/>
        </w:rPr>
        <w:t>4300-1</w:t>
      </w:r>
      <w:r w:rsidR="007A015D">
        <w:rPr>
          <w:rFonts w:cs="Arial"/>
          <w:szCs w:val="20"/>
          <w:lang w:val="sl-SI" w:eastAsia="zh-CN"/>
        </w:rPr>
        <w:t>9</w:t>
      </w:r>
      <w:r w:rsidR="00592FD6" w:rsidRPr="00592FD6">
        <w:rPr>
          <w:rFonts w:cs="Arial"/>
          <w:szCs w:val="20"/>
          <w:lang w:val="sl-SI" w:eastAsia="zh-CN"/>
        </w:rPr>
        <w:t>/202</w:t>
      </w:r>
      <w:r w:rsidR="007A015D">
        <w:rPr>
          <w:rFonts w:cs="Arial"/>
          <w:szCs w:val="20"/>
          <w:lang w:val="sl-SI" w:eastAsia="zh-CN"/>
        </w:rPr>
        <w:t>1</w:t>
      </w:r>
      <w:r w:rsidR="00592FD6">
        <w:rPr>
          <w:rFonts w:cs="Arial"/>
          <w:szCs w:val="20"/>
          <w:lang w:val="sl-SI" w:eastAsia="zh-CN"/>
        </w:rPr>
        <w:t xml:space="preserve">, </w:t>
      </w:r>
      <w:r w:rsidRPr="009A10F1">
        <w:rPr>
          <w:rFonts w:cs="Arial"/>
          <w:szCs w:val="20"/>
          <w:lang w:val="sl-SI" w:eastAsia="zh-CN"/>
        </w:rPr>
        <w:t xml:space="preserve">katerega predmet je </w:t>
      </w:r>
      <w:r w:rsidR="00C117BE" w:rsidRPr="00C117BE">
        <w:rPr>
          <w:rFonts w:cs="Arial"/>
          <w:b/>
          <w:bCs/>
          <w:szCs w:val="20"/>
          <w:lang w:val="sl-SI" w:eastAsia="zh-CN"/>
        </w:rPr>
        <w:t>Vključitev prenovljenih delovnih procesov (delovodnik) v Modularno ogrodje za pripravo e-dokumentov (MOPED) – izgradnja komponente MOPED-FLOW</w:t>
      </w:r>
      <w:r w:rsidRPr="009A10F1">
        <w:rPr>
          <w:rFonts w:cs="Arial"/>
          <w:szCs w:val="20"/>
          <w:lang w:val="sl-SI" w:eastAsia="zh-CN"/>
        </w:rPr>
        <w:t xml:space="preserve">, iz Kazenske evidence RS </w:t>
      </w:r>
      <w:r w:rsidRPr="009A10F1">
        <w:rPr>
          <w:rFonts w:eastAsia="Calibri" w:cs="Arial"/>
          <w:szCs w:val="20"/>
          <w:lang w:val="sl-SI"/>
        </w:rPr>
        <w:t>pridobi potrdilo iz predmetne evidence.</w:t>
      </w:r>
      <w:r w:rsidRPr="009A10F1">
        <w:rPr>
          <w:rFonts w:cs="Arial"/>
          <w:szCs w:val="20"/>
          <w:lang w:val="sl-SI" w:eastAsia="zh-CN"/>
        </w:rPr>
        <w:t xml:space="preserve"> </w:t>
      </w:r>
    </w:p>
    <w:p w14:paraId="2C3D7FFF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szCs w:val="20"/>
          <w:lang w:val="sl-SI" w:eastAsia="zh-CN"/>
        </w:rPr>
      </w:pPr>
    </w:p>
    <w:p w14:paraId="4E6433ED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szCs w:val="20"/>
          <w:u w:val="single"/>
          <w:lang w:val="sl-SI" w:eastAsia="zh-CN"/>
        </w:rPr>
      </w:pPr>
      <w:r w:rsidRPr="009A10F1">
        <w:rPr>
          <w:rFonts w:cs="Arial"/>
          <w:szCs w:val="20"/>
          <w:u w:val="single"/>
          <w:lang w:val="sl-SI" w:eastAsia="zh-CN"/>
        </w:rPr>
        <w:t>Podatki o gospodarskem subjektu:</w:t>
      </w:r>
    </w:p>
    <w:p w14:paraId="7528E037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bCs/>
          <w:szCs w:val="20"/>
          <w:lang w:val="sl-SI" w:eastAsia="zh-CN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245"/>
      </w:tblGrid>
      <w:tr w:rsidR="009A10F1" w:rsidRPr="009A10F1" w14:paraId="34E05763" w14:textId="77777777" w:rsidTr="00E262C0">
        <w:tc>
          <w:tcPr>
            <w:tcW w:w="3539" w:type="dxa"/>
            <w:shd w:val="clear" w:color="auto" w:fill="auto"/>
            <w:vAlign w:val="center"/>
          </w:tcPr>
          <w:p w14:paraId="3C2E8502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Polno ime gospodarskega subjekta</w:t>
            </w:r>
          </w:p>
        </w:tc>
        <w:tc>
          <w:tcPr>
            <w:tcW w:w="5245" w:type="dxa"/>
            <w:shd w:val="clear" w:color="auto" w:fill="auto"/>
          </w:tcPr>
          <w:p w14:paraId="5FB16E46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1"/>
          </w:p>
        </w:tc>
      </w:tr>
      <w:tr w:rsidR="009A10F1" w:rsidRPr="009A10F1" w14:paraId="4409F152" w14:textId="77777777" w:rsidTr="00E262C0">
        <w:tc>
          <w:tcPr>
            <w:tcW w:w="3539" w:type="dxa"/>
            <w:shd w:val="clear" w:color="auto" w:fill="auto"/>
            <w:vAlign w:val="center"/>
          </w:tcPr>
          <w:p w14:paraId="1D853048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Sedež</w:t>
            </w:r>
          </w:p>
        </w:tc>
        <w:tc>
          <w:tcPr>
            <w:tcW w:w="5245" w:type="dxa"/>
            <w:shd w:val="clear" w:color="auto" w:fill="auto"/>
          </w:tcPr>
          <w:p w14:paraId="199A004B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2"/>
          </w:p>
        </w:tc>
      </w:tr>
      <w:tr w:rsidR="009A10F1" w:rsidRPr="009A10F1" w14:paraId="1D4CF8D7" w14:textId="77777777" w:rsidTr="00E262C0">
        <w:tc>
          <w:tcPr>
            <w:tcW w:w="3539" w:type="dxa"/>
            <w:shd w:val="clear" w:color="auto" w:fill="auto"/>
            <w:vAlign w:val="center"/>
          </w:tcPr>
          <w:p w14:paraId="4C7BB9D8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Občina sedeža</w:t>
            </w:r>
          </w:p>
        </w:tc>
        <w:tc>
          <w:tcPr>
            <w:tcW w:w="5245" w:type="dxa"/>
            <w:shd w:val="clear" w:color="auto" w:fill="auto"/>
          </w:tcPr>
          <w:p w14:paraId="41957241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3"/>
          </w:p>
        </w:tc>
      </w:tr>
      <w:tr w:rsidR="009A10F1" w:rsidRPr="009A10F1" w14:paraId="3924DB8C" w14:textId="77777777" w:rsidTr="00E262C0">
        <w:tc>
          <w:tcPr>
            <w:tcW w:w="3539" w:type="dxa"/>
            <w:shd w:val="clear" w:color="auto" w:fill="auto"/>
            <w:vAlign w:val="center"/>
          </w:tcPr>
          <w:p w14:paraId="2CF2FFB0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t>Matična številka</w:t>
            </w:r>
          </w:p>
        </w:tc>
        <w:tc>
          <w:tcPr>
            <w:tcW w:w="5245" w:type="dxa"/>
            <w:shd w:val="clear" w:color="auto" w:fill="auto"/>
          </w:tcPr>
          <w:p w14:paraId="0147C388" w14:textId="77777777" w:rsidR="009A10F1" w:rsidRPr="009A10F1" w:rsidRDefault="009A10F1" w:rsidP="009A10F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szCs w:val="20"/>
                <w:lang w:val="sl-SI" w:eastAsia="zh-CN"/>
              </w:rPr>
            </w:pP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4" w:name="Besedilo15"/>
            <w:r w:rsidRPr="009A10F1">
              <w:rPr>
                <w:rFonts w:cs="Arial"/>
                <w:bCs/>
                <w:szCs w:val="20"/>
                <w:lang w:val="sl-SI" w:eastAsia="zh-CN"/>
              </w:rPr>
              <w:instrText xml:space="preserve"> FORMTEXT </w:instrTex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separate"/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noProof/>
                <w:szCs w:val="20"/>
                <w:lang w:val="sl-SI" w:eastAsia="zh-CN"/>
              </w:rPr>
              <w:t> </w:t>
            </w:r>
            <w:r w:rsidRPr="009A10F1">
              <w:rPr>
                <w:rFonts w:cs="Arial"/>
                <w:bCs/>
                <w:szCs w:val="20"/>
                <w:lang w:val="sl-SI" w:eastAsia="zh-CN"/>
              </w:rPr>
              <w:fldChar w:fldCharType="end"/>
            </w:r>
            <w:bookmarkEnd w:id="4"/>
          </w:p>
        </w:tc>
      </w:tr>
    </w:tbl>
    <w:p w14:paraId="56076AF7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szCs w:val="20"/>
          <w:lang w:val="sl-SI" w:eastAsia="zh-CN"/>
        </w:rPr>
      </w:pPr>
    </w:p>
    <w:p w14:paraId="759F7A9E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szCs w:val="20"/>
          <w:lang w:val="sl-SI" w:eastAsia="zh-CN"/>
        </w:rPr>
      </w:pPr>
    </w:p>
    <w:p w14:paraId="022FE707" w14:textId="77777777" w:rsidR="009A10F1" w:rsidRPr="009A10F1" w:rsidRDefault="009A10F1" w:rsidP="009A10F1">
      <w:pPr>
        <w:widowControl w:val="0"/>
        <w:suppressAutoHyphens/>
        <w:spacing w:line="360" w:lineRule="auto"/>
        <w:jc w:val="both"/>
        <w:rPr>
          <w:rFonts w:cs="Arial"/>
          <w:szCs w:val="20"/>
          <w:lang w:val="sl-SI" w:eastAsia="zh-CN"/>
        </w:rPr>
      </w:pP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3348"/>
        <w:gridCol w:w="1042"/>
        <w:gridCol w:w="4394"/>
      </w:tblGrid>
      <w:tr w:rsidR="00E262C0" w:rsidRPr="00E262C0" w14:paraId="57085849" w14:textId="77777777" w:rsidTr="00E262C0">
        <w:trPr>
          <w:trHeight w:val="241"/>
        </w:trPr>
        <w:tc>
          <w:tcPr>
            <w:tcW w:w="3348" w:type="dxa"/>
            <w:hideMark/>
          </w:tcPr>
          <w:p w14:paraId="663E8C50" w14:textId="77777777" w:rsidR="00E262C0" w:rsidRPr="00E262C0" w:rsidRDefault="00E262C0" w:rsidP="003C2C5F">
            <w:pPr>
              <w:spacing w:line="360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 xml:space="preserve">Kraj: 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5" w:name="Besedilo43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Pr="00E262C0">
              <w:rPr>
                <w:rFonts w:cs="Arial"/>
                <w:lang w:val="sl-SI"/>
              </w:rPr>
            </w:r>
            <w:r w:rsidRPr="00E262C0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5"/>
          </w:p>
        </w:tc>
        <w:tc>
          <w:tcPr>
            <w:tcW w:w="1042" w:type="dxa"/>
          </w:tcPr>
          <w:p w14:paraId="0899D2C0" w14:textId="77777777" w:rsidR="00E262C0" w:rsidRPr="00E262C0" w:rsidRDefault="00E262C0" w:rsidP="003C2C5F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  <w:lang w:val="sl-SI"/>
              </w:rPr>
            </w:pPr>
          </w:p>
        </w:tc>
        <w:tc>
          <w:tcPr>
            <w:tcW w:w="4394" w:type="dxa"/>
          </w:tcPr>
          <w:p w14:paraId="1036C2A1" w14:textId="77777777" w:rsidR="00E262C0" w:rsidRPr="00E262C0" w:rsidRDefault="00E262C0" w:rsidP="003C2C5F">
            <w:pPr>
              <w:tabs>
                <w:tab w:val="center" w:pos="7020"/>
              </w:tabs>
              <w:spacing w:line="360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 xml:space="preserve">Podpisnik: 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6" w:name="Besedilo42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Pr="00E262C0">
              <w:rPr>
                <w:rFonts w:cs="Arial"/>
                <w:lang w:val="sl-SI"/>
              </w:rPr>
            </w:r>
            <w:r w:rsidRPr="00E262C0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6"/>
          </w:p>
          <w:p w14:paraId="1FD55AC7" w14:textId="77777777" w:rsidR="00E262C0" w:rsidRPr="00E262C0" w:rsidRDefault="00E262C0" w:rsidP="003C2C5F">
            <w:pPr>
              <w:tabs>
                <w:tab w:val="center" w:pos="7020"/>
              </w:tabs>
              <w:spacing w:line="360" w:lineRule="auto"/>
              <w:rPr>
                <w:rFonts w:cs="Arial"/>
                <w:lang w:val="sl-SI"/>
              </w:rPr>
            </w:pPr>
          </w:p>
        </w:tc>
      </w:tr>
      <w:tr w:rsidR="00E262C0" w:rsidRPr="00E262C0" w14:paraId="117619AC" w14:textId="77777777" w:rsidTr="00E262C0">
        <w:trPr>
          <w:trHeight w:val="483"/>
        </w:trPr>
        <w:tc>
          <w:tcPr>
            <w:tcW w:w="3348" w:type="dxa"/>
            <w:hideMark/>
          </w:tcPr>
          <w:p w14:paraId="762FDA1C" w14:textId="77777777" w:rsidR="00E262C0" w:rsidRPr="00E262C0" w:rsidRDefault="00E262C0" w:rsidP="003C2C5F">
            <w:pPr>
              <w:spacing w:line="360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>Datum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7" w:name="Besedilo22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="008D2519">
              <w:rPr>
                <w:rFonts w:cs="Arial"/>
                <w:lang w:val="sl-SI"/>
              </w:rPr>
            </w:r>
            <w:r w:rsidR="008D2519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7"/>
            <w:r w:rsidRPr="00E262C0">
              <w:rPr>
                <w:rFonts w:cs="Arial"/>
                <w:lang w:val="sl-SI"/>
              </w:rPr>
              <w:t xml:space="preserve">: </w:t>
            </w:r>
            <w:r w:rsidRPr="00E262C0">
              <w:rPr>
                <w:rFonts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8" w:name="Besedilo39"/>
            <w:r w:rsidRPr="00E262C0">
              <w:rPr>
                <w:rFonts w:cs="Arial"/>
                <w:lang w:val="sl-SI"/>
              </w:rPr>
              <w:instrText xml:space="preserve"> FORMTEXT </w:instrText>
            </w:r>
            <w:r w:rsidRPr="00E262C0">
              <w:rPr>
                <w:rFonts w:cs="Arial"/>
                <w:lang w:val="sl-SI"/>
              </w:rPr>
            </w:r>
            <w:r w:rsidRPr="00E262C0">
              <w:rPr>
                <w:rFonts w:cs="Arial"/>
                <w:lang w:val="sl-SI"/>
              </w:rPr>
              <w:fldChar w:fldCharType="separate"/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cs="Arial"/>
                <w:lang w:val="sl-SI"/>
              </w:rPr>
              <w:t> </w:t>
            </w:r>
            <w:r w:rsidRPr="00E262C0">
              <w:rPr>
                <w:rFonts w:ascii="Calibri" w:hAnsi="Calibri"/>
                <w:lang w:val="sl-SI"/>
              </w:rPr>
              <w:fldChar w:fldCharType="end"/>
            </w:r>
            <w:bookmarkEnd w:id="8"/>
            <w:r w:rsidRPr="00E262C0">
              <w:rPr>
                <w:rFonts w:cs="Arial"/>
                <w:lang w:val="sl-SI"/>
              </w:rPr>
              <w:t xml:space="preserve"> </w:t>
            </w:r>
          </w:p>
        </w:tc>
        <w:tc>
          <w:tcPr>
            <w:tcW w:w="1042" w:type="dxa"/>
          </w:tcPr>
          <w:p w14:paraId="24CF4C19" w14:textId="77777777" w:rsidR="00E262C0" w:rsidRPr="00E262C0" w:rsidRDefault="00E262C0" w:rsidP="003C2C5F">
            <w:pPr>
              <w:spacing w:line="360" w:lineRule="auto"/>
              <w:jc w:val="center"/>
              <w:rPr>
                <w:rFonts w:cs="Arial"/>
                <w:lang w:val="sl-SI"/>
              </w:rPr>
            </w:pPr>
          </w:p>
        </w:tc>
        <w:tc>
          <w:tcPr>
            <w:tcW w:w="4394" w:type="dxa"/>
            <w:hideMark/>
          </w:tcPr>
          <w:p w14:paraId="3FA73286" w14:textId="77777777" w:rsidR="00E262C0" w:rsidRPr="00E262C0" w:rsidRDefault="00E262C0" w:rsidP="003C2C5F">
            <w:pPr>
              <w:spacing w:line="360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>________________________</w:t>
            </w:r>
          </w:p>
          <w:p w14:paraId="0C4A178C" w14:textId="77777777" w:rsidR="00E262C0" w:rsidRPr="00E262C0" w:rsidRDefault="00E262C0" w:rsidP="003C2C5F">
            <w:pPr>
              <w:spacing w:line="360" w:lineRule="auto"/>
              <w:rPr>
                <w:rFonts w:cs="Arial"/>
                <w:lang w:val="sl-SI"/>
              </w:rPr>
            </w:pPr>
            <w:r w:rsidRPr="00E262C0">
              <w:rPr>
                <w:rFonts w:cs="Arial"/>
                <w:lang w:val="sl-SI"/>
              </w:rPr>
              <w:t>Podpis odgovorne osebe podizvajalca</w:t>
            </w:r>
          </w:p>
        </w:tc>
      </w:tr>
    </w:tbl>
    <w:p w14:paraId="2CBA5F80" w14:textId="6E80C98E" w:rsidR="00F76E26" w:rsidRPr="009A10F1" w:rsidRDefault="00F76E26" w:rsidP="009A10F1"/>
    <w:sectPr w:rsidR="00F76E26" w:rsidRPr="009A10F1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8F313" w14:textId="77777777" w:rsidR="008D2519" w:rsidRDefault="008D2519">
      <w:r>
        <w:separator/>
      </w:r>
    </w:p>
  </w:endnote>
  <w:endnote w:type="continuationSeparator" w:id="0">
    <w:p w14:paraId="7004C3C6" w14:textId="77777777" w:rsidR="008D2519" w:rsidRDefault="008D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F060" w14:textId="77777777" w:rsidR="00682E5F" w:rsidRDefault="00682E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6EC6" w14:textId="77777777" w:rsidR="00682E5F" w:rsidRDefault="00682E5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138D" w14:textId="284FD3E8" w:rsidR="00E262C0" w:rsidRPr="00682E5F" w:rsidRDefault="00682E5F">
    <w:pPr>
      <w:pStyle w:val="Noga"/>
      <w:rPr>
        <w:rFonts w:cs="Arial"/>
        <w:sz w:val="18"/>
        <w:szCs w:val="18"/>
        <w:lang w:val="sl-SI"/>
      </w:rPr>
    </w:pPr>
    <w:r w:rsidRPr="007A015D">
      <w:rPr>
        <w:rFonts w:cs="Arial"/>
        <w:color w:val="000000"/>
        <w:sz w:val="18"/>
        <w:szCs w:val="18"/>
        <w:lang w:val="sl-SI" w:eastAsia="sl-SI"/>
      </w:rPr>
      <w:t>4300-1</w:t>
    </w:r>
    <w:r w:rsidR="007A015D" w:rsidRPr="007A015D">
      <w:rPr>
        <w:rFonts w:cs="Arial"/>
        <w:color w:val="000000"/>
        <w:sz w:val="18"/>
        <w:szCs w:val="18"/>
        <w:lang w:val="sl-SI" w:eastAsia="sl-SI"/>
      </w:rPr>
      <w:t>9</w:t>
    </w:r>
    <w:r w:rsidRPr="007A015D">
      <w:rPr>
        <w:rFonts w:cs="Arial"/>
        <w:color w:val="000000"/>
        <w:sz w:val="18"/>
        <w:szCs w:val="18"/>
        <w:lang w:val="sl-SI" w:eastAsia="sl-SI"/>
      </w:rPr>
      <w:t>/202</w:t>
    </w:r>
    <w:r w:rsidR="007A015D" w:rsidRPr="007A015D">
      <w:rPr>
        <w:rFonts w:cs="Arial"/>
        <w:color w:val="000000"/>
        <w:sz w:val="18"/>
        <w:szCs w:val="18"/>
        <w:lang w:val="sl-SI" w:eastAsia="sl-SI"/>
      </w:rPr>
      <w:t>1</w:t>
    </w:r>
    <w:r w:rsidR="00E262C0" w:rsidRPr="00682E5F">
      <w:rPr>
        <w:rFonts w:cs="Arial"/>
        <w:sz w:val="18"/>
        <w:szCs w:val="18"/>
        <w:lang w:val="sl-SI"/>
      </w:rPr>
      <w:tab/>
    </w:r>
    <w:r w:rsidR="00E262C0" w:rsidRPr="00682E5F">
      <w:rPr>
        <w:rFonts w:cs="Arial"/>
        <w:sz w:val="18"/>
        <w:szCs w:val="18"/>
        <w:lang w:val="sl-SI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63A77" w14:textId="77777777" w:rsidR="008D2519" w:rsidRDefault="008D2519">
      <w:r>
        <w:separator/>
      </w:r>
    </w:p>
  </w:footnote>
  <w:footnote w:type="continuationSeparator" w:id="0">
    <w:p w14:paraId="0B60CCD6" w14:textId="77777777" w:rsidR="008D2519" w:rsidRDefault="008D2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4EBC" w14:textId="77777777" w:rsidR="00682E5F" w:rsidRDefault="00682E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D7CF8" w14:textId="77777777" w:rsidR="00A172D1" w:rsidRPr="00110CBD" w:rsidRDefault="00A172D1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dxa"/>
      <w:tblLook w:val="04A0" w:firstRow="1" w:lastRow="0" w:firstColumn="1" w:lastColumn="0" w:noHBand="0" w:noVBand="1"/>
    </w:tblPr>
    <w:tblGrid>
      <w:gridCol w:w="567"/>
    </w:tblGrid>
    <w:tr w:rsidR="00A172D1" w:rsidRPr="008F3500" w14:paraId="6003F119" w14:textId="77777777">
      <w:trPr>
        <w:cantSplit/>
        <w:trHeight w:hRule="exact" w:val="847"/>
      </w:trPr>
      <w:tc>
        <w:tcPr>
          <w:tcW w:w="567" w:type="dxa"/>
        </w:tcPr>
        <w:p w14:paraId="0195845F" w14:textId="7B6D96B2" w:rsidR="00A172D1" w:rsidRPr="008F3500" w:rsidRDefault="007D22C9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  <w:lang w:val="sl-SI"/>
            </w:rPr>
          </w:pPr>
          <w:r>
            <w:rPr>
              <w:noProof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35B78CCA" wp14:editId="44DD5E0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DD99E5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12453BF4" w14:textId="2D962BA6" w:rsidR="00A172D1" w:rsidRPr="008F3500" w:rsidRDefault="007D22C9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bookmarkStart w:id="9" w:name="_Hlk32351560"/>
    <w:r>
      <w:rPr>
        <w:noProof/>
      </w:rPr>
      <w:drawing>
        <wp:anchor distT="0" distB="0" distL="114300" distR="114300" simplePos="0" relativeHeight="251658240" behindDoc="0" locked="0" layoutInCell="1" allowOverlap="1" wp14:anchorId="5DA0FFA4" wp14:editId="5F53D16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72D1">
      <w:rPr>
        <w:rFonts w:cs="Arial"/>
        <w:sz w:val="16"/>
        <w:lang w:val="sl-SI"/>
      </w:rPr>
      <w:t>Mestni trg 4</w:t>
    </w:r>
    <w:r w:rsidR="00A172D1" w:rsidRPr="008F3500">
      <w:rPr>
        <w:rFonts w:cs="Arial"/>
        <w:sz w:val="16"/>
        <w:lang w:val="sl-SI"/>
      </w:rPr>
      <w:t xml:space="preserve">, </w:t>
    </w:r>
    <w:r w:rsidR="00A172D1">
      <w:rPr>
        <w:rFonts w:cs="Arial"/>
        <w:sz w:val="16"/>
        <w:lang w:val="sl-SI"/>
      </w:rPr>
      <w:t>1000 Ljubljana</w:t>
    </w:r>
    <w:r w:rsidR="00A172D1" w:rsidRPr="008F3500">
      <w:rPr>
        <w:rFonts w:cs="Arial"/>
        <w:sz w:val="16"/>
        <w:lang w:val="sl-SI"/>
      </w:rPr>
      <w:tab/>
      <w:t xml:space="preserve">T: </w:t>
    </w:r>
    <w:r w:rsidR="00A172D1">
      <w:rPr>
        <w:rFonts w:cs="Arial"/>
        <w:sz w:val="16"/>
        <w:lang w:val="sl-SI"/>
      </w:rPr>
      <w:t>01 241 18 00, 01 241 18 02</w:t>
    </w:r>
  </w:p>
  <w:p w14:paraId="0519C5DA" w14:textId="77777777" w:rsidR="00A172D1" w:rsidRPr="008F3500" w:rsidRDefault="00A172D1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01 241 18 60</w:t>
    </w:r>
    <w:r w:rsidRPr="008F3500">
      <w:rPr>
        <w:rFonts w:cs="Arial"/>
        <w:sz w:val="16"/>
        <w:lang w:val="sl-SI"/>
      </w:rPr>
      <w:t xml:space="preserve"> </w:t>
    </w:r>
  </w:p>
  <w:p w14:paraId="48C7F73D" w14:textId="77777777" w:rsidR="00A172D1" w:rsidRPr="008F3500" w:rsidRDefault="00A172D1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gp.svz@gov.si</w:t>
    </w:r>
  </w:p>
  <w:p w14:paraId="3A64BE18" w14:textId="77777777" w:rsidR="00A172D1" w:rsidRPr="008F3500" w:rsidRDefault="00A172D1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www.svz.gov.si</w:t>
    </w:r>
  </w:p>
  <w:bookmarkEnd w:id="9"/>
  <w:p w14:paraId="45DD7DE1" w14:textId="77777777" w:rsidR="00A172D1" w:rsidRPr="008F3500" w:rsidRDefault="00A172D1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3CAD"/>
    <w:multiLevelType w:val="hybridMultilevel"/>
    <w:tmpl w:val="5A24908A"/>
    <w:lvl w:ilvl="0" w:tplc="124C58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06CDF"/>
    <w:multiLevelType w:val="hybridMultilevel"/>
    <w:tmpl w:val="CD942178"/>
    <w:lvl w:ilvl="0" w:tplc="A78AD9E8">
      <w:start w:val="1"/>
      <w:numFmt w:val="bullet"/>
      <w:pStyle w:val="Oznaenseznam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D729FF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1A1A79"/>
    <w:multiLevelType w:val="hybridMultilevel"/>
    <w:tmpl w:val="488699BC"/>
    <w:lvl w:ilvl="0" w:tplc="E132B9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339E1"/>
    <w:multiLevelType w:val="hybridMultilevel"/>
    <w:tmpl w:val="621AF2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10F11"/>
    <w:multiLevelType w:val="hybridMultilevel"/>
    <w:tmpl w:val="3D8ED9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538B7"/>
    <w:multiLevelType w:val="hybridMultilevel"/>
    <w:tmpl w:val="2DA439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DC5AFE"/>
    <w:multiLevelType w:val="hybridMultilevel"/>
    <w:tmpl w:val="EF3EBA92"/>
    <w:lvl w:ilvl="0" w:tplc="ECCCDAF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76DDE"/>
    <w:multiLevelType w:val="hybridMultilevel"/>
    <w:tmpl w:val="F91EBA96"/>
    <w:lvl w:ilvl="0" w:tplc="58762F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D4049"/>
    <w:multiLevelType w:val="hybridMultilevel"/>
    <w:tmpl w:val="8E18C500"/>
    <w:lvl w:ilvl="0" w:tplc="B184B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F467F0"/>
    <w:multiLevelType w:val="hybridMultilevel"/>
    <w:tmpl w:val="6220E9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1"/>
  </w:num>
  <w:num w:numId="8">
    <w:abstractNumId w:val="13"/>
  </w:num>
  <w:num w:numId="9">
    <w:abstractNumId w:val="8"/>
  </w:num>
  <w:num w:numId="10">
    <w:abstractNumId w:val="15"/>
  </w:num>
  <w:num w:numId="11">
    <w:abstractNumId w:val="12"/>
  </w:num>
  <w:num w:numId="12">
    <w:abstractNumId w:val="4"/>
  </w:num>
  <w:num w:numId="13">
    <w:abstractNumId w:val="6"/>
  </w:num>
  <w:num w:numId="14">
    <w:abstractNumId w:val="7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C5"/>
    <w:rsid w:val="00022A97"/>
    <w:rsid w:val="00023A88"/>
    <w:rsid w:val="0002719C"/>
    <w:rsid w:val="000339DA"/>
    <w:rsid w:val="000513BE"/>
    <w:rsid w:val="00080680"/>
    <w:rsid w:val="00092B1D"/>
    <w:rsid w:val="0009568A"/>
    <w:rsid w:val="000A7238"/>
    <w:rsid w:val="000C39C7"/>
    <w:rsid w:val="001050D6"/>
    <w:rsid w:val="0011317B"/>
    <w:rsid w:val="00114EF0"/>
    <w:rsid w:val="00125E80"/>
    <w:rsid w:val="0013178A"/>
    <w:rsid w:val="001357B2"/>
    <w:rsid w:val="001630B0"/>
    <w:rsid w:val="0017478F"/>
    <w:rsid w:val="00180909"/>
    <w:rsid w:val="00184BC6"/>
    <w:rsid w:val="00185FE9"/>
    <w:rsid w:val="001A0EB1"/>
    <w:rsid w:val="001B4D2C"/>
    <w:rsid w:val="001D0869"/>
    <w:rsid w:val="001D4B5A"/>
    <w:rsid w:val="001E2CA3"/>
    <w:rsid w:val="001F3808"/>
    <w:rsid w:val="00202A77"/>
    <w:rsid w:val="00210CFC"/>
    <w:rsid w:val="002223E6"/>
    <w:rsid w:val="00271CE5"/>
    <w:rsid w:val="00282020"/>
    <w:rsid w:val="00297CA7"/>
    <w:rsid w:val="002A2B69"/>
    <w:rsid w:val="002A6E55"/>
    <w:rsid w:val="002B1583"/>
    <w:rsid w:val="002D30D0"/>
    <w:rsid w:val="002D4073"/>
    <w:rsid w:val="002F0C51"/>
    <w:rsid w:val="002F0CE7"/>
    <w:rsid w:val="0031099F"/>
    <w:rsid w:val="00315B66"/>
    <w:rsid w:val="00324403"/>
    <w:rsid w:val="00326F73"/>
    <w:rsid w:val="003344CC"/>
    <w:rsid w:val="0035165E"/>
    <w:rsid w:val="003636BF"/>
    <w:rsid w:val="00371442"/>
    <w:rsid w:val="003845B4"/>
    <w:rsid w:val="003859E7"/>
    <w:rsid w:val="00387B1A"/>
    <w:rsid w:val="003B77E5"/>
    <w:rsid w:val="003C5EE5"/>
    <w:rsid w:val="003E1C74"/>
    <w:rsid w:val="003E7F48"/>
    <w:rsid w:val="004172F9"/>
    <w:rsid w:val="00430CE0"/>
    <w:rsid w:val="0043777C"/>
    <w:rsid w:val="00462BCE"/>
    <w:rsid w:val="004657EE"/>
    <w:rsid w:val="0047688E"/>
    <w:rsid w:val="004953E7"/>
    <w:rsid w:val="00496FB1"/>
    <w:rsid w:val="004B739A"/>
    <w:rsid w:val="004D188B"/>
    <w:rsid w:val="004D1DA1"/>
    <w:rsid w:val="004E4746"/>
    <w:rsid w:val="004E4D4E"/>
    <w:rsid w:val="004F4910"/>
    <w:rsid w:val="00510E0C"/>
    <w:rsid w:val="005168A5"/>
    <w:rsid w:val="005232A1"/>
    <w:rsid w:val="00526246"/>
    <w:rsid w:val="00537260"/>
    <w:rsid w:val="005411E6"/>
    <w:rsid w:val="00551DCE"/>
    <w:rsid w:val="00563CA8"/>
    <w:rsid w:val="00567106"/>
    <w:rsid w:val="00590770"/>
    <w:rsid w:val="00590BFC"/>
    <w:rsid w:val="00592FD6"/>
    <w:rsid w:val="00597911"/>
    <w:rsid w:val="005C2700"/>
    <w:rsid w:val="005E1D3C"/>
    <w:rsid w:val="006132FB"/>
    <w:rsid w:val="00625AE6"/>
    <w:rsid w:val="00632253"/>
    <w:rsid w:val="00642714"/>
    <w:rsid w:val="006455CE"/>
    <w:rsid w:val="00655841"/>
    <w:rsid w:val="006612AA"/>
    <w:rsid w:val="0066292E"/>
    <w:rsid w:val="00666133"/>
    <w:rsid w:val="00682E5F"/>
    <w:rsid w:val="00692952"/>
    <w:rsid w:val="00694D5B"/>
    <w:rsid w:val="00697519"/>
    <w:rsid w:val="00697AE8"/>
    <w:rsid w:val="006A03A6"/>
    <w:rsid w:val="006A745B"/>
    <w:rsid w:val="006C6E0F"/>
    <w:rsid w:val="006E0AB6"/>
    <w:rsid w:val="006E1E7E"/>
    <w:rsid w:val="006E255D"/>
    <w:rsid w:val="006E72C2"/>
    <w:rsid w:val="006E7D8F"/>
    <w:rsid w:val="006F0271"/>
    <w:rsid w:val="006F0CA0"/>
    <w:rsid w:val="006F59D1"/>
    <w:rsid w:val="00717CD2"/>
    <w:rsid w:val="007244A8"/>
    <w:rsid w:val="00733017"/>
    <w:rsid w:val="007364C9"/>
    <w:rsid w:val="007456E4"/>
    <w:rsid w:val="007508AB"/>
    <w:rsid w:val="007651A6"/>
    <w:rsid w:val="00771428"/>
    <w:rsid w:val="007732A1"/>
    <w:rsid w:val="00783310"/>
    <w:rsid w:val="007860F9"/>
    <w:rsid w:val="00786991"/>
    <w:rsid w:val="00793F28"/>
    <w:rsid w:val="007A015D"/>
    <w:rsid w:val="007A4A6D"/>
    <w:rsid w:val="007A4C0A"/>
    <w:rsid w:val="007B1770"/>
    <w:rsid w:val="007C2D61"/>
    <w:rsid w:val="007D1BCF"/>
    <w:rsid w:val="007D22C9"/>
    <w:rsid w:val="007D6140"/>
    <w:rsid w:val="007D75CF"/>
    <w:rsid w:val="007E0440"/>
    <w:rsid w:val="007E6DC5"/>
    <w:rsid w:val="007F6F3A"/>
    <w:rsid w:val="0080353D"/>
    <w:rsid w:val="00817EB6"/>
    <w:rsid w:val="0082080A"/>
    <w:rsid w:val="00823005"/>
    <w:rsid w:val="008736AC"/>
    <w:rsid w:val="0088043C"/>
    <w:rsid w:val="00880471"/>
    <w:rsid w:val="00884889"/>
    <w:rsid w:val="008906C9"/>
    <w:rsid w:val="008A2996"/>
    <w:rsid w:val="008A2DED"/>
    <w:rsid w:val="008C5738"/>
    <w:rsid w:val="008D04F0"/>
    <w:rsid w:val="008D2519"/>
    <w:rsid w:val="008D267A"/>
    <w:rsid w:val="008F06EA"/>
    <w:rsid w:val="008F3500"/>
    <w:rsid w:val="00900F55"/>
    <w:rsid w:val="00903A52"/>
    <w:rsid w:val="00924E3C"/>
    <w:rsid w:val="00946730"/>
    <w:rsid w:val="009612BB"/>
    <w:rsid w:val="00962FF9"/>
    <w:rsid w:val="00963087"/>
    <w:rsid w:val="009909F7"/>
    <w:rsid w:val="0099797B"/>
    <w:rsid w:val="009A0001"/>
    <w:rsid w:val="009A10F1"/>
    <w:rsid w:val="009C740A"/>
    <w:rsid w:val="009C7D82"/>
    <w:rsid w:val="009E2ECA"/>
    <w:rsid w:val="009E611C"/>
    <w:rsid w:val="009F6003"/>
    <w:rsid w:val="00A00ECF"/>
    <w:rsid w:val="00A125C5"/>
    <w:rsid w:val="00A15B03"/>
    <w:rsid w:val="00A172D1"/>
    <w:rsid w:val="00A2451C"/>
    <w:rsid w:val="00A65EE7"/>
    <w:rsid w:val="00A70133"/>
    <w:rsid w:val="00A73DA1"/>
    <w:rsid w:val="00A770A6"/>
    <w:rsid w:val="00A813B1"/>
    <w:rsid w:val="00A81CE5"/>
    <w:rsid w:val="00A97CD7"/>
    <w:rsid w:val="00AB36C4"/>
    <w:rsid w:val="00AB4D88"/>
    <w:rsid w:val="00AC32B2"/>
    <w:rsid w:val="00AD19A3"/>
    <w:rsid w:val="00AE4BEC"/>
    <w:rsid w:val="00B03A3B"/>
    <w:rsid w:val="00B17141"/>
    <w:rsid w:val="00B226ED"/>
    <w:rsid w:val="00B25A3C"/>
    <w:rsid w:val="00B30CE2"/>
    <w:rsid w:val="00B31575"/>
    <w:rsid w:val="00B66974"/>
    <w:rsid w:val="00B71B63"/>
    <w:rsid w:val="00B767EB"/>
    <w:rsid w:val="00B76889"/>
    <w:rsid w:val="00B8547D"/>
    <w:rsid w:val="00BA07F5"/>
    <w:rsid w:val="00BE0173"/>
    <w:rsid w:val="00C04363"/>
    <w:rsid w:val="00C117BE"/>
    <w:rsid w:val="00C250D5"/>
    <w:rsid w:val="00C35666"/>
    <w:rsid w:val="00C428B7"/>
    <w:rsid w:val="00C82CEA"/>
    <w:rsid w:val="00C85EC6"/>
    <w:rsid w:val="00C92898"/>
    <w:rsid w:val="00C97CCD"/>
    <w:rsid w:val="00CA4340"/>
    <w:rsid w:val="00CB14D5"/>
    <w:rsid w:val="00CC293B"/>
    <w:rsid w:val="00CC2E1E"/>
    <w:rsid w:val="00CD47F6"/>
    <w:rsid w:val="00CD6C52"/>
    <w:rsid w:val="00CE5238"/>
    <w:rsid w:val="00CE7514"/>
    <w:rsid w:val="00D00EE4"/>
    <w:rsid w:val="00D022C1"/>
    <w:rsid w:val="00D02774"/>
    <w:rsid w:val="00D226BE"/>
    <w:rsid w:val="00D248DE"/>
    <w:rsid w:val="00D26FC4"/>
    <w:rsid w:val="00D35813"/>
    <w:rsid w:val="00D5526D"/>
    <w:rsid w:val="00D7385F"/>
    <w:rsid w:val="00D747A9"/>
    <w:rsid w:val="00D83E31"/>
    <w:rsid w:val="00D8542D"/>
    <w:rsid w:val="00D85B40"/>
    <w:rsid w:val="00D868C3"/>
    <w:rsid w:val="00D93AA4"/>
    <w:rsid w:val="00D971F6"/>
    <w:rsid w:val="00DB2F39"/>
    <w:rsid w:val="00DC09BC"/>
    <w:rsid w:val="00DC1CC5"/>
    <w:rsid w:val="00DC6A71"/>
    <w:rsid w:val="00DD1472"/>
    <w:rsid w:val="00DD16CE"/>
    <w:rsid w:val="00DD234D"/>
    <w:rsid w:val="00DE54CB"/>
    <w:rsid w:val="00DF4914"/>
    <w:rsid w:val="00E0357D"/>
    <w:rsid w:val="00E071C3"/>
    <w:rsid w:val="00E178FD"/>
    <w:rsid w:val="00E262C0"/>
    <w:rsid w:val="00E414FB"/>
    <w:rsid w:val="00E41728"/>
    <w:rsid w:val="00E41782"/>
    <w:rsid w:val="00E4258B"/>
    <w:rsid w:val="00E425D6"/>
    <w:rsid w:val="00E5045D"/>
    <w:rsid w:val="00E7712C"/>
    <w:rsid w:val="00E838E8"/>
    <w:rsid w:val="00EA1A22"/>
    <w:rsid w:val="00EC2364"/>
    <w:rsid w:val="00EC25A5"/>
    <w:rsid w:val="00EC4137"/>
    <w:rsid w:val="00ED1C3E"/>
    <w:rsid w:val="00EE3ECC"/>
    <w:rsid w:val="00F04FE9"/>
    <w:rsid w:val="00F05853"/>
    <w:rsid w:val="00F20F53"/>
    <w:rsid w:val="00F240BB"/>
    <w:rsid w:val="00F249E9"/>
    <w:rsid w:val="00F306AA"/>
    <w:rsid w:val="00F31E76"/>
    <w:rsid w:val="00F43DC5"/>
    <w:rsid w:val="00F440DA"/>
    <w:rsid w:val="00F57FED"/>
    <w:rsid w:val="00F610FD"/>
    <w:rsid w:val="00F6361A"/>
    <w:rsid w:val="00F76E26"/>
    <w:rsid w:val="00FA43E7"/>
    <w:rsid w:val="00FA6F3E"/>
    <w:rsid w:val="00FB7145"/>
    <w:rsid w:val="00FD7D99"/>
    <w:rsid w:val="00FE26DF"/>
    <w:rsid w:val="00FE2FA8"/>
    <w:rsid w:val="00FF0A17"/>
    <w:rsid w:val="00FF339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550E54"/>
  <w15:chartTrackingRefBased/>
  <w15:docId w15:val="{5687A786-92FC-4E34-937E-CC34AC04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2D6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B71B6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val="sl-SI"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styleId="Navadensplet">
    <w:name w:val="Normal (Web)"/>
    <w:basedOn w:val="Navaden"/>
    <w:uiPriority w:val="99"/>
    <w:unhideWhenUsed/>
    <w:rsid w:val="007C2D61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7C2D61"/>
  </w:style>
  <w:style w:type="character" w:styleId="Krepko">
    <w:name w:val="Strong"/>
    <w:uiPriority w:val="22"/>
    <w:qFormat/>
    <w:rsid w:val="007C2D61"/>
    <w:rPr>
      <w:b/>
      <w:bCs/>
    </w:rPr>
  </w:style>
  <w:style w:type="paragraph" w:customStyle="1" w:styleId="bodytext">
    <w:name w:val="bodytext"/>
    <w:basedOn w:val="Navaden"/>
    <w:rsid w:val="007D614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customStyle="1" w:styleId="highlight">
    <w:name w:val="highlight"/>
    <w:basedOn w:val="Privzetapisavaodstavka"/>
    <w:rsid w:val="007D6140"/>
  </w:style>
  <w:style w:type="paragraph" w:customStyle="1" w:styleId="tevilnatoka">
    <w:name w:val="tevilnatoka"/>
    <w:basedOn w:val="Navaden"/>
    <w:rsid w:val="00125E8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">
    <w:name w:val="alineazaodstavkom"/>
    <w:basedOn w:val="Navaden"/>
    <w:rsid w:val="00022A97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BodyA">
    <w:name w:val="Body A"/>
    <w:rsid w:val="004B739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/>
    </w:rPr>
  </w:style>
  <w:style w:type="paragraph" w:styleId="Sprotnaopomba-besedilo">
    <w:name w:val="footnote text"/>
    <w:basedOn w:val="Navaden"/>
    <w:link w:val="Sprotnaopomba-besediloZnak"/>
    <w:rsid w:val="005168A5"/>
    <w:rPr>
      <w:szCs w:val="20"/>
    </w:rPr>
  </w:style>
  <w:style w:type="character" w:customStyle="1" w:styleId="Sprotnaopomba-besediloZnak">
    <w:name w:val="Sprotna opomba - besedilo Znak"/>
    <w:link w:val="Sprotnaopomba-besedilo"/>
    <w:rsid w:val="005168A5"/>
    <w:rPr>
      <w:rFonts w:ascii="Arial" w:hAnsi="Arial"/>
      <w:lang w:val="en-US" w:eastAsia="en-US"/>
    </w:rPr>
  </w:style>
  <w:style w:type="character" w:styleId="Sprotnaopomba-sklic">
    <w:name w:val="footnote reference"/>
    <w:rsid w:val="005168A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23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5232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232A1"/>
    <w:rPr>
      <w:rFonts w:ascii="Tahoma" w:hAnsi="Tahoma" w:cs="Tahoma"/>
      <w:sz w:val="16"/>
      <w:szCs w:val="16"/>
      <w:lang w:val="en-US" w:eastAsia="en-US"/>
    </w:rPr>
  </w:style>
  <w:style w:type="paragraph" w:styleId="Oznaenseznam">
    <w:name w:val="List Bullet"/>
    <w:basedOn w:val="Navaden"/>
    <w:uiPriority w:val="9"/>
    <w:qFormat/>
    <w:rsid w:val="00B71B63"/>
    <w:pPr>
      <w:numPr>
        <w:numId w:val="12"/>
      </w:numPr>
      <w:spacing w:after="120" w:line="259" w:lineRule="auto"/>
    </w:pPr>
    <w:rPr>
      <w:rFonts w:ascii="Calibri" w:eastAsia="Calibri" w:hAnsi="Calibri"/>
      <w:color w:val="595959"/>
      <w:sz w:val="30"/>
      <w:szCs w:val="30"/>
      <w:lang w:val="sl-SI" w:eastAsia="ja-JP" w:bidi="sl-SI"/>
    </w:rPr>
  </w:style>
  <w:style w:type="character" w:customStyle="1" w:styleId="Naslov3Znak">
    <w:name w:val="Naslov 3 Znak"/>
    <w:link w:val="Naslov3"/>
    <w:uiPriority w:val="9"/>
    <w:rsid w:val="00B71B63"/>
    <w:rPr>
      <w:b/>
      <w:bCs/>
      <w:sz w:val="27"/>
      <w:szCs w:val="27"/>
    </w:rPr>
  </w:style>
  <w:style w:type="character" w:customStyle="1" w:styleId="zip">
    <w:name w:val="zip"/>
    <w:basedOn w:val="Privzetapisavaodstavka"/>
    <w:rsid w:val="00184BC6"/>
  </w:style>
  <w:style w:type="character" w:customStyle="1" w:styleId="locality">
    <w:name w:val="locality"/>
    <w:basedOn w:val="Privzetapisavaodstavka"/>
    <w:rsid w:val="00184BC6"/>
  </w:style>
  <w:style w:type="character" w:customStyle="1" w:styleId="Komentar-sklic">
    <w:name w:val="Komentar - sklic"/>
    <w:rsid w:val="00F76E26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F76E26"/>
    <w:rPr>
      <w:szCs w:val="20"/>
    </w:rPr>
  </w:style>
  <w:style w:type="character" w:customStyle="1" w:styleId="Komentar-besediloZnak">
    <w:name w:val="Komentar - besedilo Znak"/>
    <w:link w:val="Komentar-besedilo"/>
    <w:rsid w:val="00F76E26"/>
    <w:rPr>
      <w:rFonts w:ascii="Arial" w:hAnsi="Arial"/>
      <w:lang w:val="en-US"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F76E26"/>
    <w:rPr>
      <w:b/>
      <w:bCs/>
    </w:rPr>
  </w:style>
  <w:style w:type="character" w:customStyle="1" w:styleId="ZadevakomentarjaZnak">
    <w:name w:val="Zadeva komentarja Znak"/>
    <w:link w:val="Zadevakomentarja"/>
    <w:rsid w:val="00F76E26"/>
    <w:rPr>
      <w:rFonts w:ascii="Arial" w:hAnsi="Arial"/>
      <w:b/>
      <w:bCs/>
      <w:lang w:val="en-US" w:eastAsia="en-US"/>
    </w:rPr>
  </w:style>
  <w:style w:type="paragraph" w:customStyle="1" w:styleId="odstavek">
    <w:name w:val="odstavek"/>
    <w:basedOn w:val="Navaden"/>
    <w:rsid w:val="007A4C0A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Nerazreenaomemba">
    <w:name w:val="Unresolved Mention"/>
    <w:uiPriority w:val="99"/>
    <w:semiHidden/>
    <w:unhideWhenUsed/>
    <w:rsid w:val="007A4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tools\GL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9A597-872E-4381-94BB-4ED051C6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GLAVA.DOT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916</CharactersWithSpaces>
  <SharedDoc>false</SharedDoc>
  <HLinks>
    <vt:vector size="24" baseType="variant">
      <vt:variant>
        <vt:i4>2162784</vt:i4>
      </vt:variant>
      <vt:variant>
        <vt:i4>9</vt:i4>
      </vt:variant>
      <vt:variant>
        <vt:i4>0</vt:i4>
      </vt:variant>
      <vt:variant>
        <vt:i4>5</vt:i4>
      </vt:variant>
      <vt:variant>
        <vt:lpwstr>https://www.energetika-portal.si/podrocja/energetika/delitev-stroskov-za-energijo/pravilnik-delilniki/</vt:lpwstr>
      </vt:variant>
      <vt:variant>
        <vt:lpwstr/>
      </vt:variant>
      <vt:variant>
        <vt:i4>1310821</vt:i4>
      </vt:variant>
      <vt:variant>
        <vt:i4>6</vt:i4>
      </vt:variant>
      <vt:variant>
        <vt:i4>0</vt:i4>
      </vt:variant>
      <vt:variant>
        <vt:i4>5</vt:i4>
      </vt:variant>
      <vt:variant>
        <vt:lpwstr>https://www.energetika-portal.si/fileadmin/dokumenti/podrocja/energetika/delitev_stroskov/pravilnik_delitev_stroskov_faq_okt2017.pdf</vt:lpwstr>
      </vt:variant>
      <vt:variant>
        <vt:lpwstr/>
      </vt:variant>
      <vt:variant>
        <vt:i4>1048641</vt:i4>
      </vt:variant>
      <vt:variant>
        <vt:i4>3</vt:i4>
      </vt:variant>
      <vt:variant>
        <vt:i4>0</vt:i4>
      </vt:variant>
      <vt:variant>
        <vt:i4>5</vt:i4>
      </vt:variant>
      <vt:variant>
        <vt:lpwstr>http://www.pisrs.si/Pis.web/pregledPredpisa?id=PRAV10087</vt:lpwstr>
      </vt:variant>
      <vt:variant>
        <vt:lpwstr/>
      </vt:variant>
      <vt:variant>
        <vt:i4>1769547</vt:i4>
      </vt:variant>
      <vt:variant>
        <vt:i4>0</vt:i4>
      </vt:variant>
      <vt:variant>
        <vt:i4>0</vt:i4>
      </vt:variant>
      <vt:variant>
        <vt:i4>5</vt:i4>
      </vt:variant>
      <vt:variant>
        <vt:lpwstr>http://www.pisrs.si/Pis.web/pregledPredpisa?id=PRAV12408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SVZ</dc:creator>
  <cp:keywords/>
  <cp:lastModifiedBy>Anamarija Patricija Masten</cp:lastModifiedBy>
  <cp:revision>2</cp:revision>
  <cp:lastPrinted>2019-05-14T12:19:00Z</cp:lastPrinted>
  <dcterms:created xsi:type="dcterms:W3CDTF">2022-01-20T13:25:00Z</dcterms:created>
  <dcterms:modified xsi:type="dcterms:W3CDTF">2022-01-20T13:25:00Z</dcterms:modified>
</cp:coreProperties>
</file>